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D99" w:rsidRDefault="00DB5D99">
      <w:pP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</w:rPr>
      </w:pPr>
    </w:p>
    <w:p w:rsidR="00DB5D99" w:rsidRPr="00237778" w:rsidRDefault="00DB5D99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b/>
          <w:color w:val="000000"/>
          <w:sz w:val="24"/>
          <w:szCs w:val="24"/>
        </w:rPr>
        <w:t>Załącznik nr 7 do SWZ</w:t>
      </w:r>
    </w:p>
    <w:p w:rsidR="00DB5D99" w:rsidRPr="00237778" w:rsidRDefault="00DB5D99" w:rsidP="006C644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B5D99" w:rsidRPr="004B444B" w:rsidRDefault="00DB5D99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DB5D99" w:rsidRPr="004B444B" w:rsidTr="004B444B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8820" w:type="dxa"/>
            <w:shd w:val="clear" w:color="auto" w:fill="D9D9D9"/>
          </w:tcPr>
          <w:p w:rsidR="00DB5D99" w:rsidRPr="004B444B" w:rsidRDefault="00DB5D99" w:rsidP="004B444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Oświadczenie Wykonawców wspólnie ubiegających się o udzielenie zamówienia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składane na podstawie art. 117  ust. 4 ustawy z dnia 11 września 2019 r.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Prawo zamówień publicznych</w:t>
            </w:r>
          </w:p>
        </w:tc>
      </w:tr>
    </w:tbl>
    <w:p w:rsidR="00DB5D99" w:rsidRDefault="00DB5D99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 pn. </w:t>
      </w:r>
      <w:bookmarkStart w:id="0" w:name="_Hlk535831023"/>
      <w:bookmarkStart w:id="1" w:name="_Hlk517264785"/>
      <w:r w:rsidRPr="00237778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Pr="00237778">
        <w:rPr>
          <w:rFonts w:ascii="Times New Roman" w:hAnsi="Times New Roman" w:cs="Times New Roman"/>
          <w:b/>
          <w:sz w:val="24"/>
          <w:szCs w:val="24"/>
        </w:rPr>
        <w:t>Adaptacja pomieszczeń Sali wiejskiej na salę fitness w Lasocicach</w:t>
      </w:r>
      <w:r w:rsidRPr="00237778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"/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oświadczam, że:</w:t>
      </w:r>
    </w:p>
    <w:p w:rsidR="00DB5D99" w:rsidRPr="00237778" w:rsidRDefault="00DB5D99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1. Wykonawca 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5D99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2. Wykonawca 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</w:t>
      </w:r>
    </w:p>
    <w:p w:rsidR="00DB5D99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5D99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3. Wykonawca 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……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5D99" w:rsidRPr="004B444B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DB5D99" w:rsidRPr="004B444B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B444B">
        <w:rPr>
          <w:rFonts w:ascii="Times New Roman" w:hAnsi="Times New Roman" w:cs="Times New Roman"/>
          <w:i/>
          <w:color w:val="000000"/>
          <w:sz w:val="24"/>
          <w:szCs w:val="24"/>
        </w:rPr>
        <w:t>…………….………………………………, dnia ………….…</w:t>
      </w:r>
      <w:r w:rsidRPr="004B444B">
        <w:rPr>
          <w:rFonts w:ascii="Times New Roman" w:hAnsi="Times New Roman" w:cs="Times New Roman"/>
          <w:i/>
          <w:sz w:val="24"/>
          <w:szCs w:val="24"/>
        </w:rPr>
        <w:t>2021</w:t>
      </w:r>
      <w:r w:rsidRPr="004B444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r. </w:t>
      </w:r>
    </w:p>
    <w:p w:rsidR="00DB5D99" w:rsidRPr="00237778" w:rsidRDefault="00DB5D9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5D99" w:rsidRPr="00237778" w:rsidRDefault="00DB5D99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B5D99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D99" w:rsidRDefault="00DB5D99">
      <w:pPr>
        <w:spacing w:after="0" w:line="240" w:lineRule="auto"/>
      </w:pPr>
      <w:r>
        <w:separator/>
      </w:r>
    </w:p>
  </w:endnote>
  <w:endnote w:type="continuationSeparator" w:id="0">
    <w:p w:rsidR="00DB5D99" w:rsidRDefault="00DB5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D99" w:rsidRDefault="00DB5D99">
      <w:pPr>
        <w:spacing w:after="0" w:line="240" w:lineRule="auto"/>
      </w:pPr>
      <w:r>
        <w:separator/>
      </w:r>
    </w:p>
  </w:footnote>
  <w:footnote w:type="continuationSeparator" w:id="0">
    <w:p w:rsidR="00DB5D99" w:rsidRDefault="00DB5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D99" w:rsidRPr="00237778" w:rsidRDefault="00DB5D99">
    <w:pPr>
      <w:tabs>
        <w:tab w:val="center" w:pos="4536"/>
        <w:tab w:val="left" w:pos="7815"/>
        <w:tab w:val="right" w:pos="9072"/>
      </w:tabs>
      <w:spacing w:after="0" w:line="240" w:lineRule="auto"/>
      <w:rPr>
        <w:rFonts w:ascii="Times New Roman" w:hAnsi="Times New Roman" w:cs="Times New Roman"/>
        <w:color w:val="000000"/>
        <w:sz w:val="24"/>
        <w:szCs w:val="24"/>
      </w:rPr>
    </w:pPr>
    <w:r w:rsidRPr="00237778">
      <w:rPr>
        <w:rFonts w:ascii="Times New Roman" w:hAnsi="Times New Roman" w:cs="Times New Roman"/>
        <w:noProof/>
        <w:sz w:val="24"/>
        <w:szCs w:val="24"/>
      </w:rPr>
      <w:t>Znak sprawy: FS.271.1.2021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814B1"/>
    <w:rsid w:val="00175208"/>
    <w:rsid w:val="001B01D4"/>
    <w:rsid w:val="00236D9D"/>
    <w:rsid w:val="00237778"/>
    <w:rsid w:val="00424EDE"/>
    <w:rsid w:val="004907FB"/>
    <w:rsid w:val="004925E9"/>
    <w:rsid w:val="004B444B"/>
    <w:rsid w:val="004E32E9"/>
    <w:rsid w:val="005D1B38"/>
    <w:rsid w:val="005F015E"/>
    <w:rsid w:val="006C6443"/>
    <w:rsid w:val="00730FBB"/>
    <w:rsid w:val="007C184A"/>
    <w:rsid w:val="007F057E"/>
    <w:rsid w:val="008B6645"/>
    <w:rsid w:val="00A54E43"/>
    <w:rsid w:val="00B672DE"/>
    <w:rsid w:val="00BA5965"/>
    <w:rsid w:val="00C555CE"/>
    <w:rsid w:val="00C55DF0"/>
    <w:rsid w:val="00DB5D99"/>
    <w:rsid w:val="00E53D20"/>
    <w:rsid w:val="00EA4A1B"/>
    <w:rsid w:val="00F37EC7"/>
    <w:rsid w:val="00F727A3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5E"/>
    <w:pPr>
      <w:spacing w:after="160" w:line="25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149</Words>
  <Characters>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</cp:revision>
  <dcterms:created xsi:type="dcterms:W3CDTF">2021-04-20T12:41:00Z</dcterms:created>
  <dcterms:modified xsi:type="dcterms:W3CDTF">2021-04-20T12:41:00Z</dcterms:modified>
</cp:coreProperties>
</file>